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9C77678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21F32">
              <w:rPr>
                <w:b/>
                <w:sz w:val="26"/>
                <w:szCs w:val="26"/>
              </w:rPr>
              <w:t>249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1D28CE2B" w:rsidR="00C44B8B" w:rsidRPr="0052681C" w:rsidRDefault="008864B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2326782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47EBD471" w:rsidR="00612811" w:rsidRPr="00336E09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3C7C" w:rsidRPr="00FE3C7C">
        <w:rPr>
          <w:b/>
          <w:bCs/>
          <w:sz w:val="26"/>
          <w:szCs w:val="26"/>
        </w:rPr>
        <w:t>арматуры к СИП</w:t>
      </w:r>
      <w:r w:rsidR="00FE3C7C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</w:t>
      </w:r>
      <w:r w:rsidR="00FD4D76">
        <w:rPr>
          <w:b/>
          <w:sz w:val="26"/>
          <w:szCs w:val="26"/>
        </w:rPr>
        <w:t>35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336E09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A7A7B3" w14:textId="77777777" w:rsidR="00A21F32" w:rsidRDefault="00A21F32" w:rsidP="00EF4CE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5D9345A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8BA2E9F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8BEE2D3" wp14:editId="0E10980A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6001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2DA573E0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A21F32" w:rsidRPr="00C12BC9" w14:paraId="54BBD19B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F3665EE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A21F32" w:rsidRPr="00C12BC9" w14:paraId="417C49FA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1504AC1E" w:rsidR="00A21F32" w:rsidRPr="00C12BC9" w:rsidRDefault="00A21F32" w:rsidP="00336E0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</w:t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283BBC0A" w:rsidR="00A21F32" w:rsidRPr="00C12BC9" w:rsidRDefault="00A21F32" w:rsidP="00FD4D76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A21F32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7809CC2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53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E15C5BE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44FE00C" w14:textId="77777777" w:rsidR="00243039" w:rsidRDefault="00243039" w:rsidP="0024303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752CD8E" w14:textId="77777777" w:rsidR="00243039" w:rsidRPr="00612811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A485F9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B45C93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50594F" w14:textId="77777777" w:rsidR="00243039" w:rsidRPr="0026458C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77EE060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7290F2" w14:textId="7C686631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A22F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2F9E75" w14:textId="50D2B12D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A22F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CDEC2CD" w14:textId="6DA2342A" w:rsidR="00243039" w:rsidRPr="004C22DB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A22F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E3F335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BF6360F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F84B664" w14:textId="6BDF979E" w:rsidR="00243039" w:rsidRPr="009E2E20" w:rsidRDefault="00243039" w:rsidP="002430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22F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155E51B" w14:textId="77777777" w:rsidR="00243039" w:rsidRPr="00FB7AEF" w:rsidRDefault="00243039" w:rsidP="00243039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179950" w14:textId="7D2453C2" w:rsidR="00A21F32" w:rsidRDefault="00243039" w:rsidP="00A21F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1F32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FA1C186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B89ED40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55F733D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9D4AD7A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0FCB48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BF65834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18096C1" w14:textId="14A2B4EF" w:rsidR="00CA22F7" w:rsidRPr="00DE1E0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3560DDB0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0257F8E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9B4387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7A5CD2" w14:textId="77777777" w:rsidR="00243039" w:rsidRPr="00612811" w:rsidRDefault="00243039" w:rsidP="00243039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47C8C5" w14:textId="77777777" w:rsidR="00243039" w:rsidRDefault="00243039" w:rsidP="0024303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EDF75E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37CE21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0EBA0ED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A89953C" w14:textId="77777777" w:rsidR="00243039" w:rsidRPr="00DE1E02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B2F29A4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5D4262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C88038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EBBD49" w14:textId="77777777" w:rsidR="00243039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C9644C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199C17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85E816" w14:textId="77777777" w:rsidR="00243039" w:rsidRPr="00612811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2563A3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6C67A3" w14:textId="77777777" w:rsidR="00243039" w:rsidRPr="00530F83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FD0C922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C0ECEC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4E1631" w14:textId="77777777" w:rsidR="00243039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B62467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39F4BA6" w14:textId="77777777" w:rsidR="00243039" w:rsidRPr="00530F83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125FD0B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9694B64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77DFE3D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78F575E" w14:textId="77777777" w:rsidR="00243039" w:rsidRPr="00530F83" w:rsidRDefault="00243039" w:rsidP="002430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1179434" w14:textId="77777777" w:rsidR="00243039" w:rsidRPr="00F64478" w:rsidRDefault="00243039" w:rsidP="0024303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09D6DAC" w14:textId="77777777" w:rsidR="00243039" w:rsidRDefault="00243039" w:rsidP="0024303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855713" w14:textId="77777777" w:rsidR="00243039" w:rsidRPr="00BB6EA4" w:rsidRDefault="00243039" w:rsidP="002430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6A237C" w14:textId="56F10769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22F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E00CA3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5192B9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767DF4" w14:textId="77777777" w:rsidR="00243039" w:rsidRDefault="00243039" w:rsidP="00243039">
      <w:pPr>
        <w:rPr>
          <w:sz w:val="26"/>
          <w:szCs w:val="26"/>
        </w:rPr>
      </w:pPr>
    </w:p>
    <w:p w14:paraId="28CABCB4" w14:textId="77777777" w:rsidR="00243039" w:rsidRDefault="00243039" w:rsidP="00243039">
      <w:pPr>
        <w:rPr>
          <w:sz w:val="26"/>
          <w:szCs w:val="26"/>
        </w:rPr>
      </w:pPr>
    </w:p>
    <w:p w14:paraId="04B60EAD" w14:textId="77777777" w:rsidR="00243039" w:rsidRDefault="00243039" w:rsidP="0024303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5DA8AF" w14:textId="77777777" w:rsidR="00243039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F1D375D" w14:textId="77777777" w:rsidR="00243039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E1B2F1" w14:textId="77777777" w:rsidR="00243039" w:rsidRPr="00612811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B6078" w:rsidRDefault="008A5CA5" w:rsidP="00243039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8C93" w14:textId="77777777" w:rsidR="008A6346" w:rsidRDefault="008A6346">
      <w:r>
        <w:separator/>
      </w:r>
    </w:p>
  </w:endnote>
  <w:endnote w:type="continuationSeparator" w:id="0">
    <w:p w14:paraId="7D9E0479" w14:textId="77777777" w:rsidR="008A6346" w:rsidRDefault="008A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68E55" w14:textId="77777777" w:rsidR="008A6346" w:rsidRDefault="008A6346">
      <w:r>
        <w:separator/>
      </w:r>
    </w:p>
  </w:footnote>
  <w:footnote w:type="continuationSeparator" w:id="0">
    <w:p w14:paraId="6221540B" w14:textId="77777777" w:rsidR="008A6346" w:rsidRDefault="008A6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4"/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4F65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22F7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C82B643A-D135-47BA-8984-260A68D6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aeb3e8e0-784a-4348-b8a9-74d788c4fa59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4F7255E-9754-427D-9492-8ADB819C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2010-09-30T14:29:00Z</cp:lastPrinted>
  <dcterms:created xsi:type="dcterms:W3CDTF">2016-10-04T08:50:00Z</dcterms:created>
  <dcterms:modified xsi:type="dcterms:W3CDTF">2018-09-26T08:36:00Z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